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8513F" w14:textId="2E12BA2F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D10545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proofErr w:type="spellStart"/>
      <w:r w:rsidR="00922694" w:rsidRPr="00922694">
        <w:t>CHFSeg</w:t>
      </w:r>
      <w:proofErr w:type="spellEnd"/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 xml:space="preserve">Group </w:t>
      </w:r>
      <w:proofErr w:type="gramStart"/>
      <w:r w:rsidR="00683FE3" w:rsidRPr="00922694">
        <w:rPr>
          <w:lang w:eastAsia="zh-CN"/>
        </w:rPr>
        <w:t>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  <w:proofErr w:type="gramEnd"/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</w:t>
      </w:r>
      <w:proofErr w:type="spellStart"/>
      <w:r w:rsidR="00055DF2" w:rsidRPr="00922694">
        <w:rPr>
          <w:lang w:eastAsia="zh-CN"/>
        </w:rPr>
        <w:t>Nchf</w:t>
      </w:r>
      <w:proofErr w:type="spellEnd"/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lastRenderedPageBreak/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75F6624E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4554DE" w:rsidRPr="00922694">
              <w:rPr>
                <w:rFonts w:ascii="Arial" w:hAnsi="Arial" w:cs="Arial"/>
                <w:sz w:val="18"/>
                <w:szCs w:val="18"/>
              </w:rPr>
              <w:t>10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5F74906A" w14:textId="3C51CC8F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r w:rsidR="00055DF2" w:rsidRPr="00922694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B21E00" w:rsidRPr="0092269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2921552E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107</w:t>
            </w:r>
          </w:p>
          <w:p w14:paraId="5A8C97DC" w14:textId="2DCB5FCC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r w:rsidR="00055DF2" w:rsidRPr="00922694">
              <w:rPr>
                <w:rFonts w:cs="Arial"/>
                <w:szCs w:val="18"/>
              </w:rPr>
              <w:t>Mar 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r w:rsidRPr="008416E1">
        <w:rPr>
          <w:i w:val="0"/>
          <w:iCs/>
          <w:lang w:val="pt-PT"/>
        </w:rPr>
        <w:t>Cetinkaya Egemen Kemal,Verizon (egemen.cetinkaya@verizon.com)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FC648CE" w:rsidR="00B0044E" w:rsidRPr="00E96626" w:rsidRDefault="00B0044E" w:rsidP="00E96626">
      <w:pPr>
        <w:pStyle w:val="Guidance"/>
        <w:rPr>
          <w:i w:val="0"/>
          <w:iCs/>
        </w:rPr>
      </w:pPr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Networks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2BEDFD6D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A14DE" w14:textId="77777777" w:rsidR="005574D6" w:rsidRDefault="005574D6">
      <w:r>
        <w:separator/>
      </w:r>
    </w:p>
  </w:endnote>
  <w:endnote w:type="continuationSeparator" w:id="0">
    <w:p w14:paraId="05BBEF4B" w14:textId="77777777" w:rsidR="005574D6" w:rsidRDefault="0055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15435" w14:textId="77777777" w:rsidR="005574D6" w:rsidRDefault="005574D6">
      <w:r>
        <w:separator/>
      </w:r>
    </w:p>
  </w:footnote>
  <w:footnote w:type="continuationSeparator" w:id="0">
    <w:p w14:paraId="6EE55DD6" w14:textId="77777777" w:rsidR="005574D6" w:rsidRDefault="00557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5"/>
  </w:num>
  <w:num w:numId="5">
    <w:abstractNumId w:val="24"/>
  </w:num>
  <w:num w:numId="6">
    <w:abstractNumId w:val="2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0"/>
  </w:num>
  <w:num w:numId="20">
    <w:abstractNumId w:val="23"/>
  </w:num>
  <w:num w:numId="21">
    <w:abstractNumId w:val="16"/>
  </w:num>
  <w:num w:numId="22">
    <w:abstractNumId w:val="11"/>
  </w:num>
  <w:num w:numId="23">
    <w:abstractNumId w:val="17"/>
  </w:num>
  <w:num w:numId="24">
    <w:abstractNumId w:val="2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4D6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5E4BDC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694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D49E-8434-426F-A38D-C8BDB9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5</cp:revision>
  <cp:lastPrinted>2000-02-29T11:31:00Z</cp:lastPrinted>
  <dcterms:created xsi:type="dcterms:W3CDTF">2024-06-20T08:43:00Z</dcterms:created>
  <dcterms:modified xsi:type="dcterms:W3CDTF">2024-06-20T15:25:00Z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